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FDEF5" w14:textId="77777777" w:rsidR="00C022A2" w:rsidRDefault="00C022A2" w:rsidP="00C022A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BAXSTER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F29483B" w14:textId="77777777" w:rsidR="00C022A2" w:rsidRDefault="00C022A2" w:rsidP="00C022A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A churchwarden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Reedham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Church, Norfolk.</w:t>
      </w:r>
    </w:p>
    <w:p w14:paraId="0DC4BBC1" w14:textId="77777777" w:rsidR="00C022A2" w:rsidRDefault="00C022A2" w:rsidP="00C022A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F63970E" w14:textId="77777777" w:rsidR="00C022A2" w:rsidRDefault="00C022A2" w:rsidP="00C022A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AA6D9EA" w14:textId="77777777" w:rsidR="00C022A2" w:rsidRDefault="00C022A2" w:rsidP="00C022A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He, Robert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Lyster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Parson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Reedham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and 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Skotte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</w:t>
      </w:r>
    </w:p>
    <w:p w14:paraId="2E02BA14" w14:textId="77777777" w:rsidR="00C022A2" w:rsidRDefault="00C022A2" w:rsidP="00C022A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churchwarden(q.v.), made a plaint of debt against Unknown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Wange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</w:p>
    <w:p w14:paraId="39A96376" w14:textId="77777777" w:rsidR="00C022A2" w:rsidRDefault="00C022A2" w:rsidP="00C022A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Freethorpe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Norfolk(q.v.).</w:t>
      </w:r>
    </w:p>
    <w:p w14:paraId="325989AC" w14:textId="77777777" w:rsidR="00C022A2" w:rsidRDefault="00C022A2" w:rsidP="00C022A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3003633A" w14:textId="77777777" w:rsidR="00C022A2" w:rsidRDefault="00C022A2" w:rsidP="00C022A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D027673" w14:textId="77777777" w:rsidR="00C022A2" w:rsidRDefault="00C022A2" w:rsidP="00C022A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286CD1B" w14:textId="77777777" w:rsidR="00C022A2" w:rsidRDefault="00C022A2" w:rsidP="00C022A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6 November 2021</w:t>
      </w:r>
    </w:p>
    <w:p w14:paraId="2D675E8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CDC61" w14:textId="77777777" w:rsidR="00C022A2" w:rsidRDefault="00C022A2" w:rsidP="009139A6">
      <w:r>
        <w:separator/>
      </w:r>
    </w:p>
  </w:endnote>
  <w:endnote w:type="continuationSeparator" w:id="0">
    <w:p w14:paraId="75AE1B28" w14:textId="77777777" w:rsidR="00C022A2" w:rsidRDefault="00C022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F6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F92F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5B2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2B90F" w14:textId="77777777" w:rsidR="00C022A2" w:rsidRDefault="00C022A2" w:rsidP="009139A6">
      <w:r>
        <w:separator/>
      </w:r>
    </w:p>
  </w:footnote>
  <w:footnote w:type="continuationSeparator" w:id="0">
    <w:p w14:paraId="137C3259" w14:textId="77777777" w:rsidR="00C022A2" w:rsidRDefault="00C022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3A0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E15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529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2A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022A2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76F4F"/>
  <w15:chartTrackingRefBased/>
  <w15:docId w15:val="{025BC167-5556-48A3-B746-9E5951C83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022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2021-12-18T15:41:00Z</dcterms:created>
  <dcterms:modified xsi:type="dcterms:W3CDTF">2021-12-18T15:41:00Z</dcterms:modified>
</cp:coreProperties>
</file>